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614BFB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A2869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9F7597">
              <w:rPr>
                <w:rFonts w:ascii="Myriad Pro" w:hAnsi="Myriad Pro"/>
                <w:noProof/>
                <w:sz w:val="22"/>
              </w:rPr>
              <w:t>16.08.11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1257C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9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Stammblatte neuer Mitarbeiter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8A2869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 w:rsidR="00614BFB">
        <w:rPr>
          <w:rFonts w:ascii="Myriad Pro" w:hAnsi="Myriad Pro"/>
          <w:sz w:val="22"/>
        </w:rPr>
        <w:t xml:space="preserve"> (noch mal!)</w:t>
      </w:r>
      <w:r>
        <w:rPr>
          <w:rFonts w:ascii="Myriad Pro" w:hAnsi="Myriad Pro"/>
          <w:sz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unsere neuen Mitarbeiter. 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Herr Rene Winkler (Arbeitsverhältnis von 18.07.2011)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614BFB" w:rsidP="00614BFB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Mitgliedsbescheinigung </w:t>
      </w:r>
    </w:p>
    <w:p w:rsidR="00614BFB" w:rsidRDefault="00614BFB" w:rsidP="00614BFB">
      <w:pPr>
        <w:pStyle w:val="Textkrper"/>
        <w:spacing w:after="0" w:line="240" w:lineRule="auto"/>
        <w:ind w:left="720" w:firstLine="0"/>
        <w:rPr>
          <w:rFonts w:ascii="Myriad Pro" w:hAnsi="Myriad Pro"/>
          <w:sz w:val="22"/>
        </w:rPr>
      </w:pPr>
    </w:p>
    <w:p w:rsidR="009F7597" w:rsidRPr="009F7597" w:rsidRDefault="009F7597" w:rsidP="009F7597">
      <w:pPr>
        <w:pStyle w:val="Textkrper"/>
        <w:ind w:firstLine="0"/>
        <w:rPr>
          <w:rFonts w:ascii="Myriad Pro" w:hAnsi="Myriad Pro"/>
          <w:sz w:val="22"/>
        </w:rPr>
      </w:pPr>
      <w:r w:rsidRPr="009F7597">
        <w:rPr>
          <w:rFonts w:ascii="Myriad Pro" w:hAnsi="Myriad Pro"/>
          <w:sz w:val="22"/>
        </w:rPr>
        <w:t xml:space="preserve">Gerade hat Herr Winkler eine Mitgliedsbescheinigung an mich geschickt. AOK Plus für Sachsen hat ihn mitgeteilt, dass Arbeitgeber (PSE) falsch bei AOK Rheinland/Hamburg angemeldet hat. Bezüglich AOK wird diese falsche Anmeldung stornieren und WIR müssen die </w:t>
      </w:r>
      <w:r w:rsidR="00DD0143" w:rsidRPr="009F7597">
        <w:rPr>
          <w:rFonts w:ascii="Myriad Pro" w:hAnsi="Myriad Pro"/>
          <w:sz w:val="22"/>
        </w:rPr>
        <w:t>richtige</w:t>
      </w:r>
      <w:r w:rsidRPr="009F7597">
        <w:rPr>
          <w:rFonts w:ascii="Myriad Pro" w:hAnsi="Myriad Pro"/>
          <w:sz w:val="22"/>
        </w:rPr>
        <w:t xml:space="preserve"> Krankenkasse anmelden. Vielleicht habe ich Ihnen falsche Information gegeben? </w:t>
      </w:r>
    </w:p>
    <w:p w:rsidR="00C269FA" w:rsidRDefault="009F7597" w:rsidP="009F7597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9F7597">
        <w:rPr>
          <w:rFonts w:ascii="Myriad Pro" w:hAnsi="Myriad Pro"/>
          <w:sz w:val="22"/>
        </w:rPr>
        <w:t xml:space="preserve">Er ist immer noch bei AOK Plus für Sachsen versichert und bitte melden Sie ihn mit </w:t>
      </w:r>
      <w:r w:rsidR="00DD0143" w:rsidRPr="009F7597">
        <w:rPr>
          <w:rFonts w:ascii="Myriad Pro" w:hAnsi="Myriad Pro"/>
          <w:sz w:val="22"/>
        </w:rPr>
        <w:t>dieser</w:t>
      </w:r>
      <w:r w:rsidRPr="009F7597">
        <w:rPr>
          <w:rFonts w:ascii="Myriad Pro" w:hAnsi="Myriad Pro"/>
          <w:sz w:val="22"/>
        </w:rPr>
        <w:t xml:space="preserve"> Krankenkasse an.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5A011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597" w:rsidRDefault="009F7597">
      <w:r>
        <w:separator/>
      </w:r>
    </w:p>
  </w:endnote>
  <w:endnote w:type="continuationSeparator" w:id="0">
    <w:p w:rsidR="009F7597" w:rsidRDefault="009F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597" w:rsidRDefault="009F7597">
      <w:r>
        <w:separator/>
      </w:r>
    </w:p>
  </w:footnote>
  <w:footnote w:type="continuationSeparator" w:id="0">
    <w:p w:rsidR="009F7597" w:rsidRDefault="009F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597" w:rsidRDefault="009F7597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8A286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9F7597" w:rsidRPr="00C00049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9F7597" w:rsidRDefault="009F7597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9F7597" w:rsidRDefault="009F7597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9F7597" w:rsidRDefault="009F7597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9F7597" w:rsidRDefault="009F7597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450198"/>
    <w:rsid w:val="00512759"/>
    <w:rsid w:val="005A0119"/>
    <w:rsid w:val="00614BFB"/>
    <w:rsid w:val="0071257C"/>
    <w:rsid w:val="00721F2F"/>
    <w:rsid w:val="00731A9B"/>
    <w:rsid w:val="0077263A"/>
    <w:rsid w:val="008146A9"/>
    <w:rsid w:val="008A2869"/>
    <w:rsid w:val="008A4888"/>
    <w:rsid w:val="008B588B"/>
    <w:rsid w:val="008B72FA"/>
    <w:rsid w:val="008C2AF9"/>
    <w:rsid w:val="008F5610"/>
    <w:rsid w:val="00921BF1"/>
    <w:rsid w:val="009F7597"/>
    <w:rsid w:val="00C00049"/>
    <w:rsid w:val="00C033C9"/>
    <w:rsid w:val="00C07B66"/>
    <w:rsid w:val="00C269FA"/>
    <w:rsid w:val="00C7048E"/>
    <w:rsid w:val="00CF75FA"/>
    <w:rsid w:val="00D30C6D"/>
    <w:rsid w:val="00DD0143"/>
    <w:rsid w:val="00DD2DE1"/>
    <w:rsid w:val="00E7148D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152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1316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2011-08-16T16:35:00Z</cp:lastPrinted>
  <dcterms:created xsi:type="dcterms:W3CDTF">2011-08-16T16:38:00Z</dcterms:created>
  <dcterms:modified xsi:type="dcterms:W3CDTF">2011-08-16T16:39:00Z</dcterms:modified>
</cp:coreProperties>
</file>